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A0CAA" w14:textId="688224F2" w:rsidR="00104314" w:rsidRDefault="00104314" w:rsidP="00104314">
      <w:pPr>
        <w:pStyle w:val="NoSpacing"/>
      </w:pPr>
      <w:r>
        <w:rPr>
          <w:u w:val="single"/>
        </w:rPr>
        <w:t>Master Thomas SWYNE</w:t>
      </w:r>
      <w:r>
        <w:t xml:space="preserve">        </w:t>
      </w:r>
      <w:r>
        <w:t>(d.14</w:t>
      </w:r>
      <w:r>
        <w:t>72</w:t>
      </w:r>
      <w:r>
        <w:t>)</w:t>
      </w:r>
    </w:p>
    <w:p w14:paraId="0B24924E" w14:textId="77777777" w:rsidR="00104314" w:rsidRDefault="00104314" w:rsidP="00104314">
      <w:pPr>
        <w:pStyle w:val="NoSpacing"/>
      </w:pPr>
      <w:r>
        <w:t xml:space="preserve">Vicar of </w:t>
      </w:r>
      <w:proofErr w:type="spellStart"/>
      <w:r>
        <w:t>St.Michael’s</w:t>
      </w:r>
      <w:proofErr w:type="spellEnd"/>
      <w:r>
        <w:t xml:space="preserve"> Church, </w:t>
      </w:r>
      <w:proofErr w:type="spellStart"/>
      <w:r>
        <w:t>Crambe</w:t>
      </w:r>
      <w:proofErr w:type="spellEnd"/>
      <w:r>
        <w:t xml:space="preserve">, North Riding of </w:t>
      </w:r>
      <w:proofErr w:type="spellStart"/>
      <w:r>
        <w:t>Yorkshire.Priest</w:t>
      </w:r>
      <w:proofErr w:type="spellEnd"/>
      <w:r>
        <w:t>.</w:t>
      </w:r>
    </w:p>
    <w:p w14:paraId="150D64D3" w14:textId="77777777" w:rsidR="00104314" w:rsidRDefault="00104314" w:rsidP="00104314">
      <w:pPr>
        <w:pStyle w:val="NoSpacing"/>
      </w:pPr>
    </w:p>
    <w:p w14:paraId="3DE1A5C1" w14:textId="77777777" w:rsidR="00104314" w:rsidRDefault="00104314" w:rsidP="00104314">
      <w:pPr>
        <w:pStyle w:val="NoSpacing"/>
      </w:pPr>
    </w:p>
    <w:p w14:paraId="14A0B24F" w14:textId="1726D584" w:rsidR="00104314" w:rsidRDefault="00104314" w:rsidP="00104314">
      <w:pPr>
        <w:pStyle w:val="NoSpacing"/>
      </w:pPr>
      <w:r>
        <w:tab/>
        <w:t>14</w:t>
      </w:r>
      <w:r>
        <w:t>53</w:t>
      </w:r>
      <w:bookmarkStart w:id="0" w:name="_GoBack"/>
      <w:bookmarkEnd w:id="0"/>
      <w:r>
        <w:tab/>
        <w:t>He became Vicar.</w:t>
      </w:r>
    </w:p>
    <w:p w14:paraId="73E54854" w14:textId="77777777" w:rsidR="00104314" w:rsidRDefault="00104314" w:rsidP="00104314">
      <w:pPr>
        <w:pStyle w:val="NoSpacing"/>
      </w:pPr>
      <w:r>
        <w:tab/>
      </w:r>
      <w:r>
        <w:tab/>
        <w:t>(from information in the church)</w:t>
      </w:r>
    </w:p>
    <w:p w14:paraId="3E14B13B" w14:textId="77777777" w:rsidR="00104314" w:rsidRDefault="00104314" w:rsidP="00104314">
      <w:pPr>
        <w:pStyle w:val="NoSpacing"/>
      </w:pPr>
    </w:p>
    <w:p w14:paraId="3AE001DF" w14:textId="77777777" w:rsidR="00104314" w:rsidRDefault="00104314" w:rsidP="00104314">
      <w:pPr>
        <w:pStyle w:val="NoSpacing"/>
      </w:pPr>
    </w:p>
    <w:p w14:paraId="3EB48EE5" w14:textId="77777777" w:rsidR="00104314" w:rsidRPr="001A6DCC" w:rsidRDefault="00104314" w:rsidP="00104314">
      <w:pPr>
        <w:pStyle w:val="NoSpacing"/>
      </w:pPr>
      <w:r>
        <w:t>7 December 2019</w:t>
      </w:r>
    </w:p>
    <w:p w14:paraId="24D34E6B" w14:textId="2FDABA97" w:rsidR="006B2F86" w:rsidRPr="00104314" w:rsidRDefault="00104314" w:rsidP="00E71FC3">
      <w:pPr>
        <w:pStyle w:val="NoSpacing"/>
      </w:pPr>
    </w:p>
    <w:sectPr w:rsidR="006B2F86" w:rsidRPr="0010431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74DB3" w14:textId="77777777" w:rsidR="00104314" w:rsidRDefault="00104314" w:rsidP="00E71FC3">
      <w:pPr>
        <w:spacing w:after="0" w:line="240" w:lineRule="auto"/>
      </w:pPr>
      <w:r>
        <w:separator/>
      </w:r>
    </w:p>
  </w:endnote>
  <w:endnote w:type="continuationSeparator" w:id="0">
    <w:p w14:paraId="26EC772C" w14:textId="77777777" w:rsidR="00104314" w:rsidRDefault="001043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FFDE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41C29" w14:textId="77777777" w:rsidR="00104314" w:rsidRDefault="00104314" w:rsidP="00E71FC3">
      <w:pPr>
        <w:spacing w:after="0" w:line="240" w:lineRule="auto"/>
      </w:pPr>
      <w:r>
        <w:separator/>
      </w:r>
    </w:p>
  </w:footnote>
  <w:footnote w:type="continuationSeparator" w:id="0">
    <w:p w14:paraId="1EF1D96F" w14:textId="77777777" w:rsidR="00104314" w:rsidRDefault="001043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314"/>
    <w:rsid w:val="0010431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15D11"/>
  <w15:chartTrackingRefBased/>
  <w15:docId w15:val="{C83A0A53-7895-49A9-9DF0-8625A785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2019-12-07T14:43:00Z</dcterms:created>
  <dcterms:modified xsi:type="dcterms:W3CDTF">2019-12-07T14:44:00Z</dcterms:modified>
</cp:coreProperties>
</file>